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D18190" w14:textId="77777777" w:rsidR="008A1E47" w:rsidRDefault="008A1E47" w:rsidP="008A1E4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Humphrey BASKERVILLE</w:t>
      </w:r>
      <w:r>
        <w:rPr>
          <w:rFonts w:cs="Times New Roman"/>
          <w:szCs w:val="24"/>
        </w:rPr>
        <w:t xml:space="preserve">      (fl.1484)</w:t>
      </w:r>
    </w:p>
    <w:p w14:paraId="65644335" w14:textId="77777777" w:rsidR="008A1E47" w:rsidRDefault="008A1E47" w:rsidP="008A1E47">
      <w:pPr>
        <w:pStyle w:val="NoSpacing"/>
        <w:rPr>
          <w:rFonts w:cs="Times New Roman"/>
          <w:szCs w:val="24"/>
        </w:rPr>
      </w:pPr>
    </w:p>
    <w:p w14:paraId="5273368C" w14:textId="77777777" w:rsidR="008A1E47" w:rsidRDefault="008A1E47" w:rsidP="008A1E47">
      <w:pPr>
        <w:pStyle w:val="NoSpacing"/>
        <w:rPr>
          <w:rFonts w:cs="Times New Roman"/>
          <w:szCs w:val="24"/>
        </w:rPr>
      </w:pPr>
    </w:p>
    <w:p w14:paraId="637FA610" w14:textId="77777777" w:rsidR="00D74A53" w:rsidRDefault="00D74A53" w:rsidP="00D74A53">
      <w:pPr>
        <w:pStyle w:val="NoSpacing"/>
      </w:pPr>
      <w:r>
        <w:t>26 Jun.1483</w:t>
      </w:r>
      <w:r>
        <w:tab/>
        <w:t>He was on a commission of the peace for Dorset.</w:t>
      </w:r>
    </w:p>
    <w:p w14:paraId="3312A5DB" w14:textId="77777777" w:rsidR="00D74A53" w:rsidRDefault="00D74A53" w:rsidP="00D74A53">
      <w:pPr>
        <w:pStyle w:val="NoSpacing"/>
      </w:pPr>
      <w:r>
        <w:tab/>
      </w:r>
      <w:r>
        <w:tab/>
        <w:t>(C.P.R. 1476-85 p.559)</w:t>
      </w:r>
    </w:p>
    <w:p w14:paraId="400A3AD4" w14:textId="32ABFF72" w:rsidR="00D74A53" w:rsidRPr="00D74A53" w:rsidRDefault="00D74A53" w:rsidP="008A1E47">
      <w:pPr>
        <w:pStyle w:val="NoSpacing"/>
      </w:pPr>
      <w:r>
        <w:t xml:space="preserve">  5 Dec.</w:t>
      </w:r>
      <w:r>
        <w:tab/>
        <w:t>He was on a commission of the peace for Dorset.    (ibid.)</w:t>
      </w:r>
    </w:p>
    <w:p w14:paraId="29008116" w14:textId="77777777" w:rsidR="008A1E47" w:rsidRDefault="008A1E47" w:rsidP="008A1E4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8 Dec.1484</w:t>
      </w:r>
      <w:r>
        <w:rPr>
          <w:rFonts w:cs="Times New Roman"/>
          <w:szCs w:val="24"/>
        </w:rPr>
        <w:tab/>
        <w:t>He was on a commission of array for Dorset.   (C.P.R. 1476-85 p.488)</w:t>
      </w:r>
    </w:p>
    <w:p w14:paraId="1364F5DF" w14:textId="77777777" w:rsidR="008A1E47" w:rsidRDefault="008A1E47" w:rsidP="008A1E47">
      <w:pPr>
        <w:pStyle w:val="NoSpacing"/>
        <w:rPr>
          <w:rFonts w:cs="Times New Roman"/>
          <w:szCs w:val="24"/>
        </w:rPr>
      </w:pPr>
    </w:p>
    <w:p w14:paraId="23392D6D" w14:textId="77777777" w:rsidR="008A1E47" w:rsidRDefault="008A1E47" w:rsidP="008A1E47">
      <w:pPr>
        <w:pStyle w:val="NoSpacing"/>
        <w:rPr>
          <w:rFonts w:cs="Times New Roman"/>
          <w:szCs w:val="24"/>
        </w:rPr>
      </w:pPr>
    </w:p>
    <w:p w14:paraId="63907807" w14:textId="77777777" w:rsidR="008A1E47" w:rsidRDefault="008A1E47" w:rsidP="008A1E4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16 October 2024</w:t>
      </w:r>
    </w:p>
    <w:p w14:paraId="697FB326" w14:textId="54260FBD" w:rsidR="00D74A53" w:rsidRDefault="00D74A53" w:rsidP="008A1E4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20 February 2026</w:t>
      </w:r>
    </w:p>
    <w:p w14:paraId="736D8A86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A04CCD" w14:textId="77777777" w:rsidR="006A52F6" w:rsidRDefault="006A52F6" w:rsidP="009139A6">
      <w:r>
        <w:separator/>
      </w:r>
    </w:p>
  </w:endnote>
  <w:endnote w:type="continuationSeparator" w:id="0">
    <w:p w14:paraId="2595ED75" w14:textId="77777777" w:rsidR="006A52F6" w:rsidRDefault="006A52F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8587A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ACD09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F40E4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EB3BF5" w14:textId="77777777" w:rsidR="006A52F6" w:rsidRDefault="006A52F6" w:rsidP="009139A6">
      <w:r>
        <w:separator/>
      </w:r>
    </w:p>
  </w:footnote>
  <w:footnote w:type="continuationSeparator" w:id="0">
    <w:p w14:paraId="5A9450BE" w14:textId="77777777" w:rsidR="006A52F6" w:rsidRDefault="006A52F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5EF2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CC9AD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A255F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1E47"/>
    <w:rsid w:val="000666E0"/>
    <w:rsid w:val="002510B7"/>
    <w:rsid w:val="00270799"/>
    <w:rsid w:val="005C130B"/>
    <w:rsid w:val="006A52F6"/>
    <w:rsid w:val="00825DF0"/>
    <w:rsid w:val="00826F5C"/>
    <w:rsid w:val="008A1E47"/>
    <w:rsid w:val="009139A6"/>
    <w:rsid w:val="009411C2"/>
    <w:rsid w:val="009448BB"/>
    <w:rsid w:val="00947624"/>
    <w:rsid w:val="00996AE5"/>
    <w:rsid w:val="00A3176C"/>
    <w:rsid w:val="00AE65F8"/>
    <w:rsid w:val="00BA00AB"/>
    <w:rsid w:val="00C71834"/>
    <w:rsid w:val="00CB4ED9"/>
    <w:rsid w:val="00D74A53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4DAC53"/>
  <w15:chartTrackingRefBased/>
  <w15:docId w15:val="{1C5E81EA-B9BD-4EE5-8609-B6366CF31C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45</Words>
  <Characters>264</Characters>
  <Application>Microsoft Office Word</Application>
  <DocSecurity>0</DocSecurity>
  <Lines>11</Lines>
  <Paragraphs>7</Paragraphs>
  <ScaleCrop>false</ScaleCrop>
  <Company/>
  <LinksUpToDate>false</LinksUpToDate>
  <CharactersWithSpaces>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2024-10-16T15:47:00Z</dcterms:created>
  <dcterms:modified xsi:type="dcterms:W3CDTF">2026-02-20T11:25:00Z</dcterms:modified>
</cp:coreProperties>
</file>